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A69" w:rsidRDefault="005E2A69" w:rsidP="005E2A69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FURSDON</w:t>
      </w:r>
      <w:r>
        <w:t xml:space="preserve">       (fl.1477)</w:t>
      </w:r>
    </w:p>
    <w:p w:rsidR="005E2A69" w:rsidRDefault="005E2A69" w:rsidP="005E2A69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Widow.</w:t>
      </w:r>
      <w:proofErr w:type="gramEnd"/>
    </w:p>
    <w:p w:rsidR="005E2A69" w:rsidRDefault="005E2A69" w:rsidP="005E2A69">
      <w:pPr>
        <w:pStyle w:val="NoSpacing"/>
      </w:pPr>
    </w:p>
    <w:p w:rsidR="005E2A69" w:rsidRDefault="005E2A69" w:rsidP="005E2A69">
      <w:pPr>
        <w:pStyle w:val="NoSpacing"/>
      </w:pPr>
    </w:p>
    <w:p w:rsidR="005E2A69" w:rsidRDefault="005E2A69" w:rsidP="005E2A69">
      <w:pPr>
        <w:pStyle w:val="NoSpacing"/>
      </w:pPr>
      <w:r>
        <w:tab/>
        <w:t>1477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p.192)</w:t>
      </w:r>
    </w:p>
    <w:p w:rsidR="005E2A69" w:rsidRDefault="005E2A69" w:rsidP="005E2A69">
      <w:pPr>
        <w:pStyle w:val="NoSpacing"/>
      </w:pPr>
    </w:p>
    <w:p w:rsidR="005E2A69" w:rsidRDefault="005E2A69" w:rsidP="005E2A69">
      <w:pPr>
        <w:pStyle w:val="NoSpacing"/>
      </w:pPr>
    </w:p>
    <w:p w:rsidR="00E47068" w:rsidRPr="00C009D8" w:rsidRDefault="005E2A69" w:rsidP="005E2A69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69" w:rsidRDefault="005E2A69" w:rsidP="00920DE3">
      <w:pPr>
        <w:spacing w:after="0" w:line="240" w:lineRule="auto"/>
      </w:pPr>
      <w:r>
        <w:separator/>
      </w:r>
    </w:p>
  </w:endnote>
  <w:endnote w:type="continuationSeparator" w:id="0">
    <w:p w:rsidR="005E2A69" w:rsidRDefault="005E2A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69" w:rsidRDefault="005E2A69" w:rsidP="00920DE3">
      <w:pPr>
        <w:spacing w:after="0" w:line="240" w:lineRule="auto"/>
      </w:pPr>
      <w:r>
        <w:separator/>
      </w:r>
    </w:p>
  </w:footnote>
  <w:footnote w:type="continuationSeparator" w:id="0">
    <w:p w:rsidR="005E2A69" w:rsidRDefault="005E2A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69"/>
    <w:rsid w:val="00120749"/>
    <w:rsid w:val="005E2A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2014-02-12T20:14:00Z</dcterms:created>
  <dcterms:modified xsi:type="dcterms:W3CDTF">2014-02-12T20:15:00Z</dcterms:modified>
</cp:coreProperties>
</file>